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551CD" w14:textId="77777777" w:rsidR="00DB5520" w:rsidRDefault="00DB5520" w:rsidP="00DB5520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WESTER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fl.1484)</w:t>
      </w:r>
    </w:p>
    <w:p w14:paraId="39A00E00" w14:textId="77777777" w:rsidR="00DB5520" w:rsidRDefault="00DB5520" w:rsidP="00DB5520">
      <w:pPr>
        <w:pStyle w:val="NoSpacing"/>
        <w:rPr>
          <w:rFonts w:cs="Times New Roman"/>
          <w:szCs w:val="24"/>
        </w:rPr>
      </w:pPr>
    </w:p>
    <w:p w14:paraId="4C45D876" w14:textId="77777777" w:rsidR="00DB5520" w:rsidRDefault="00DB5520" w:rsidP="00DB5520">
      <w:pPr>
        <w:pStyle w:val="NoSpacing"/>
        <w:rPr>
          <w:rFonts w:cs="Times New Roman"/>
          <w:szCs w:val="24"/>
        </w:rPr>
      </w:pPr>
    </w:p>
    <w:p w14:paraId="2E8E0521" w14:textId="77777777" w:rsidR="00DB5520" w:rsidRDefault="00DB5520" w:rsidP="00DB55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5 Nov.1484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Melton, Suffolk,</w:t>
      </w:r>
    </w:p>
    <w:p w14:paraId="196789CC" w14:textId="77777777" w:rsidR="00DB5520" w:rsidRDefault="00DB5520" w:rsidP="00DB55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lands of John </w:t>
      </w:r>
      <w:proofErr w:type="spellStart"/>
      <w:r>
        <w:rPr>
          <w:rFonts w:cs="Times New Roman"/>
          <w:szCs w:val="24"/>
        </w:rPr>
        <w:t>Bokenham</w:t>
      </w:r>
      <w:proofErr w:type="spellEnd"/>
      <w:r>
        <w:rPr>
          <w:rFonts w:cs="Times New Roman"/>
          <w:szCs w:val="24"/>
        </w:rPr>
        <w:t>, esquire(q.v.).</w:t>
      </w:r>
    </w:p>
    <w:p w14:paraId="341E238A" w14:textId="77777777" w:rsidR="00DB5520" w:rsidRDefault="00DB5520" w:rsidP="00DB5520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</w:p>
    <w:p w14:paraId="0346231A" w14:textId="77777777" w:rsidR="00DB5520" w:rsidRDefault="00DB5520" w:rsidP="00DB5520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p.97)</w:t>
      </w:r>
    </w:p>
    <w:p w14:paraId="34BD583D" w14:textId="77777777" w:rsidR="00DB5520" w:rsidRDefault="00DB5520" w:rsidP="00DB5520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5EEEF40D" w14:textId="77777777" w:rsidR="00DB5520" w:rsidRDefault="00DB5520" w:rsidP="00DB5520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10158A0A" w14:textId="77777777" w:rsidR="00DB5520" w:rsidRDefault="00DB5520" w:rsidP="00DB5520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19 July 2023</w:t>
      </w:r>
    </w:p>
    <w:p w14:paraId="24369FBF" w14:textId="255D6A04" w:rsidR="00DB5520" w:rsidRPr="00DB5520" w:rsidRDefault="00DB5520" w:rsidP="00DB5520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6A5558F5" w14:textId="77777777" w:rsidR="00DB5520" w:rsidRPr="00DB5520" w:rsidRDefault="00DB5520" w:rsidP="00DB5520">
      <w:pPr>
        <w:pStyle w:val="NoSpacing"/>
        <w:ind w:left="720" w:hanging="720"/>
        <w:rPr>
          <w:rFonts w:eastAsia="Times New Roman" w:cs="Times New Roman"/>
          <w:szCs w:val="24"/>
          <w:u w:val="single"/>
        </w:rPr>
      </w:pPr>
    </w:p>
    <w:sectPr w:rsidR="00DB5520" w:rsidRPr="00DB55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916E8" w14:textId="77777777" w:rsidR="00CC2C56" w:rsidRDefault="00CC2C56" w:rsidP="009139A6">
      <w:r>
        <w:separator/>
      </w:r>
    </w:p>
  </w:endnote>
  <w:endnote w:type="continuationSeparator" w:id="0">
    <w:p w14:paraId="5A0B7F3D" w14:textId="77777777" w:rsidR="00CC2C56" w:rsidRDefault="00CC2C5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D818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9C4D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DEA1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B1217" w14:textId="77777777" w:rsidR="00CC2C56" w:rsidRDefault="00CC2C56" w:rsidP="009139A6">
      <w:r>
        <w:separator/>
      </w:r>
    </w:p>
  </w:footnote>
  <w:footnote w:type="continuationSeparator" w:id="0">
    <w:p w14:paraId="2DDC3A62" w14:textId="77777777" w:rsidR="00CC2C56" w:rsidRDefault="00CC2C5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1B7E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E044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C056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C56"/>
    <w:rsid w:val="000666E0"/>
    <w:rsid w:val="002510B7"/>
    <w:rsid w:val="005C130B"/>
    <w:rsid w:val="00826F5C"/>
    <w:rsid w:val="00863A5A"/>
    <w:rsid w:val="009139A6"/>
    <w:rsid w:val="009448BB"/>
    <w:rsid w:val="00947624"/>
    <w:rsid w:val="00A3176C"/>
    <w:rsid w:val="00AE65F8"/>
    <w:rsid w:val="00BA00AB"/>
    <w:rsid w:val="00C94F2C"/>
    <w:rsid w:val="00CB4ED9"/>
    <w:rsid w:val="00CC2C56"/>
    <w:rsid w:val="00DB5520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D2C38"/>
  <w15:chartTrackingRefBased/>
  <w15:docId w15:val="{8AEC2536-E4BD-4C90-A8C4-0F4D955BA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31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2023-07-19T20:02:00Z</dcterms:created>
  <dcterms:modified xsi:type="dcterms:W3CDTF">2023-07-19T20:41:00Z</dcterms:modified>
</cp:coreProperties>
</file>